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603C0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WICHEBANDE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81A824A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Saffron Walden, Essex. Grocer.</w:t>
      </w:r>
    </w:p>
    <w:p w14:paraId="6C052ACB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</w:p>
    <w:p w14:paraId="1D47ACC1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</w:p>
    <w:p w14:paraId="61BB1717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Pelham(q.v.) brought a plaint of debt against him and </w:t>
      </w:r>
    </w:p>
    <w:p w14:paraId="6171C949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Alexander </w:t>
      </w:r>
      <w:proofErr w:type="spellStart"/>
      <w:r>
        <w:rPr>
          <w:rFonts w:cs="Times New Roman"/>
          <w:szCs w:val="24"/>
        </w:rPr>
        <w:t>Copyns</w:t>
      </w:r>
      <w:proofErr w:type="spellEnd"/>
      <w:r>
        <w:rPr>
          <w:rFonts w:cs="Times New Roman"/>
          <w:szCs w:val="24"/>
        </w:rPr>
        <w:t xml:space="preserve"> of Sudbury(q.v.).</w:t>
      </w:r>
    </w:p>
    <w:p w14:paraId="6543DFFE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7F4F161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</w:p>
    <w:p w14:paraId="0ADD1BD7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</w:p>
    <w:p w14:paraId="5F81B57C" w14:textId="77777777" w:rsidR="00670E49" w:rsidRDefault="00670E49" w:rsidP="00670E4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December 2022</w:t>
      </w:r>
    </w:p>
    <w:p w14:paraId="2B6D8E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2F21B" w14:textId="77777777" w:rsidR="00670E49" w:rsidRDefault="00670E49" w:rsidP="009139A6">
      <w:r>
        <w:separator/>
      </w:r>
    </w:p>
  </w:endnote>
  <w:endnote w:type="continuationSeparator" w:id="0">
    <w:p w14:paraId="2FE59542" w14:textId="77777777" w:rsidR="00670E49" w:rsidRDefault="00670E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B0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04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47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3A4E0" w14:textId="77777777" w:rsidR="00670E49" w:rsidRDefault="00670E49" w:rsidP="009139A6">
      <w:r>
        <w:separator/>
      </w:r>
    </w:p>
  </w:footnote>
  <w:footnote w:type="continuationSeparator" w:id="0">
    <w:p w14:paraId="7759D9F7" w14:textId="77777777" w:rsidR="00670E49" w:rsidRDefault="00670E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294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8A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3E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49"/>
    <w:rsid w:val="000666E0"/>
    <w:rsid w:val="002510B7"/>
    <w:rsid w:val="005C130B"/>
    <w:rsid w:val="00670E4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7BA83"/>
  <w15:chartTrackingRefBased/>
  <w15:docId w15:val="{5C674FFC-98FD-4666-B589-65292564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0E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2023-01-23T15:58:00Z</dcterms:created>
  <dcterms:modified xsi:type="dcterms:W3CDTF">2023-01-23T15:59:00Z</dcterms:modified>
</cp:coreProperties>
</file>